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03A84" w14:textId="77777777" w:rsidR="00D9387D" w:rsidRPr="00B60818" w:rsidRDefault="00D9387D" w:rsidP="00D9387D">
      <w:pPr>
        <w:jc w:val="center"/>
        <w:rPr>
          <w:b/>
          <w:sz w:val="300"/>
          <w:szCs w:val="300"/>
        </w:rPr>
      </w:pPr>
      <w:r w:rsidRPr="00B60818">
        <w:rPr>
          <w:b/>
          <w:sz w:val="300"/>
          <w:szCs w:val="300"/>
        </w:rPr>
        <w:sym w:font="Wingdings" w:char="F0E9"/>
      </w:r>
    </w:p>
    <w:p w14:paraId="1E603A85" w14:textId="77777777" w:rsidR="00D9387D" w:rsidRPr="00B60818" w:rsidRDefault="00D9387D" w:rsidP="00D9387D">
      <w:pPr>
        <w:jc w:val="center"/>
        <w:rPr>
          <w:b/>
          <w:sz w:val="300"/>
          <w:szCs w:val="300"/>
        </w:rPr>
      </w:pPr>
      <w:r w:rsidRPr="00B60818">
        <w:rPr>
          <w:b/>
          <w:sz w:val="300"/>
          <w:szCs w:val="300"/>
        </w:rPr>
        <w:t>Turnier-</w:t>
      </w:r>
      <w:r w:rsidRPr="00B60818">
        <w:rPr>
          <w:b/>
          <w:sz w:val="300"/>
          <w:szCs w:val="300"/>
        </w:rPr>
        <w:br/>
      </w:r>
      <w:proofErr w:type="spellStart"/>
      <w:r w:rsidRPr="00B60818">
        <w:rPr>
          <w:b/>
          <w:sz w:val="300"/>
          <w:szCs w:val="300"/>
        </w:rPr>
        <w:t>leitung</w:t>
      </w:r>
      <w:proofErr w:type="spellEnd"/>
    </w:p>
    <w:p w14:paraId="1E603A88" w14:textId="77777777" w:rsidR="00D9387D" w:rsidRPr="00B60818" w:rsidRDefault="00D9387D" w:rsidP="00D9387D">
      <w:pPr>
        <w:jc w:val="center"/>
        <w:rPr>
          <w:b/>
          <w:sz w:val="300"/>
          <w:szCs w:val="300"/>
        </w:rPr>
      </w:pPr>
      <w:r w:rsidRPr="00B60818">
        <w:rPr>
          <w:b/>
          <w:sz w:val="300"/>
          <w:szCs w:val="300"/>
        </w:rPr>
        <w:br w:type="page"/>
      </w:r>
      <w:r w:rsidRPr="00B60818">
        <w:rPr>
          <w:b/>
          <w:sz w:val="300"/>
          <w:szCs w:val="300"/>
        </w:rPr>
        <w:lastRenderedPageBreak/>
        <w:sym w:font="Wingdings" w:char="F0E7"/>
      </w:r>
    </w:p>
    <w:p w14:paraId="1E603A89" w14:textId="77777777" w:rsidR="00D9387D" w:rsidRPr="00B60818" w:rsidRDefault="00D9387D" w:rsidP="00D9387D">
      <w:pPr>
        <w:jc w:val="center"/>
        <w:rPr>
          <w:b/>
          <w:sz w:val="300"/>
          <w:szCs w:val="300"/>
        </w:rPr>
      </w:pPr>
      <w:r w:rsidRPr="00B60818">
        <w:rPr>
          <w:b/>
          <w:sz w:val="300"/>
          <w:szCs w:val="300"/>
        </w:rPr>
        <w:t>Turnier-</w:t>
      </w:r>
      <w:r w:rsidRPr="00B60818">
        <w:rPr>
          <w:b/>
          <w:sz w:val="300"/>
          <w:szCs w:val="300"/>
        </w:rPr>
        <w:br/>
      </w:r>
      <w:proofErr w:type="spellStart"/>
      <w:r w:rsidRPr="00B60818">
        <w:rPr>
          <w:b/>
          <w:sz w:val="300"/>
          <w:szCs w:val="300"/>
        </w:rPr>
        <w:t>leitung</w:t>
      </w:r>
      <w:proofErr w:type="spellEnd"/>
    </w:p>
    <w:p w14:paraId="1E603A8C" w14:textId="77777777" w:rsidR="00D9387D" w:rsidRPr="00D9387D" w:rsidRDefault="00D9387D" w:rsidP="00D9387D">
      <w:pPr>
        <w:jc w:val="center"/>
        <w:rPr>
          <w:b/>
          <w:sz w:val="96"/>
        </w:rPr>
      </w:pPr>
      <w:bookmarkStart w:id="0" w:name="_GoBack"/>
      <w:bookmarkEnd w:id="0"/>
    </w:p>
    <w:p w14:paraId="1E603A8D" w14:textId="77777777" w:rsidR="00021128" w:rsidRPr="00D9387D" w:rsidRDefault="00D9387D" w:rsidP="00D9387D">
      <w:pPr>
        <w:jc w:val="center"/>
        <w:rPr>
          <w:b/>
          <w:sz w:val="360"/>
        </w:rPr>
      </w:pPr>
      <w:r w:rsidRPr="00D9387D">
        <w:rPr>
          <w:b/>
          <w:sz w:val="360"/>
        </w:rPr>
        <w:t>Turnier-</w:t>
      </w:r>
      <w:r w:rsidRPr="00D9387D">
        <w:rPr>
          <w:b/>
          <w:sz w:val="360"/>
        </w:rPr>
        <w:br/>
      </w:r>
      <w:proofErr w:type="spellStart"/>
      <w:r w:rsidRPr="00D9387D">
        <w:rPr>
          <w:b/>
          <w:sz w:val="360"/>
        </w:rPr>
        <w:t>leitung</w:t>
      </w:r>
      <w:proofErr w:type="spellEnd"/>
    </w:p>
    <w:sectPr w:rsidR="00021128" w:rsidRPr="00D9387D" w:rsidSect="00D9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26" w:right="851" w:bottom="426" w:left="851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03A90" w14:textId="77777777" w:rsidR="00C57138" w:rsidRDefault="00C57138">
      <w:r>
        <w:separator/>
      </w:r>
    </w:p>
  </w:endnote>
  <w:endnote w:type="continuationSeparator" w:id="0">
    <w:p w14:paraId="1E603A91" w14:textId="77777777" w:rsidR="00C57138" w:rsidRDefault="00C5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99" w14:textId="77777777" w:rsidR="00491AF5" w:rsidRDefault="00491AF5">
    <w:r>
      <w:fldChar w:fldCharType="begin"/>
    </w:r>
    <w:r>
      <w:instrText xml:space="preserve">PAGE  </w:instrText>
    </w:r>
    <w:r>
      <w:fldChar w:fldCharType="end"/>
    </w:r>
  </w:p>
  <w:p w14:paraId="1E603A9A" w14:textId="77777777" w:rsidR="00491AF5" w:rsidRDefault="00491AF5"/>
  <w:p w14:paraId="1E603A9B" w14:textId="77777777" w:rsidR="00491AF5" w:rsidRDefault="00491AF5"/>
  <w:p w14:paraId="1E603A9C" w14:textId="77777777" w:rsidR="00491AF5" w:rsidRDefault="00491AF5"/>
  <w:p w14:paraId="1E603A9D" w14:textId="77777777" w:rsidR="00491AF5" w:rsidRDefault="00491AF5"/>
  <w:p w14:paraId="1E603A9E" w14:textId="77777777" w:rsidR="00491AF5" w:rsidRDefault="00491AF5"/>
  <w:p w14:paraId="1E603A9F" w14:textId="77777777" w:rsidR="00491AF5" w:rsidRDefault="00491AF5"/>
  <w:p w14:paraId="1E603AA0" w14:textId="77777777" w:rsidR="00A03C7E" w:rsidRDefault="00A03C7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A1" w14:textId="77777777" w:rsidR="00EC769B" w:rsidRDefault="00EC769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A3" w14:textId="77777777" w:rsidR="00EC769B" w:rsidRDefault="00EC76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03A8E" w14:textId="77777777" w:rsidR="00C57138" w:rsidRDefault="00C57138">
      <w:r>
        <w:separator/>
      </w:r>
    </w:p>
  </w:footnote>
  <w:footnote w:type="continuationSeparator" w:id="0">
    <w:p w14:paraId="1E603A8F" w14:textId="77777777" w:rsidR="00C57138" w:rsidRDefault="00C5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92" w14:textId="05C7C66D" w:rsidR="00491AF5" w:rsidRDefault="00044A22">
    <w:r>
      <w:rPr>
        <w:noProof/>
      </w:rPr>
      <w:pict w14:anchorId="5C13F1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882032" o:spid="_x0000_s2053" type="#_x0000_t75" style="position:absolute;left:0;text-align:left;margin-left:0;margin-top:0;width:552.7pt;height:552.7pt;z-index:-251657216;mso-position-horizontal:center;mso-position-horizontal-relative:margin;mso-position-vertical:center;mso-position-vertical-relative:margin" o:allowincell="f">
          <v:imagedata r:id="rId1" o:title="BBW-Logo" gain="19661f" blacklevel="22938f"/>
        </v:shape>
      </w:pict>
    </w:r>
  </w:p>
  <w:p w14:paraId="1E603A93" w14:textId="77777777" w:rsidR="00491AF5" w:rsidRDefault="00491AF5"/>
  <w:p w14:paraId="1E603A94" w14:textId="77777777" w:rsidR="00491AF5" w:rsidRDefault="00491AF5"/>
  <w:p w14:paraId="1E603A95" w14:textId="77777777" w:rsidR="00491AF5" w:rsidRDefault="00491AF5"/>
  <w:p w14:paraId="1E603A96" w14:textId="77777777" w:rsidR="00491AF5" w:rsidRDefault="00491AF5"/>
  <w:p w14:paraId="1E603A97" w14:textId="77777777" w:rsidR="00A03C7E" w:rsidRDefault="00A03C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98" w14:textId="041FEF68" w:rsidR="00EC769B" w:rsidRDefault="00044A22">
    <w:pPr>
      <w:pStyle w:val="Kopfzeile"/>
    </w:pPr>
    <w:r>
      <w:rPr>
        <w:noProof/>
      </w:rPr>
      <w:pict w14:anchorId="583022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882033" o:spid="_x0000_s2054" type="#_x0000_t75" style="position:absolute;left:0;text-align:left;margin-left:0;margin-top:0;width:552.7pt;height:552.7pt;z-index:-251656192;mso-position-horizontal:center;mso-position-horizontal-relative:margin;mso-position-vertical:center;mso-position-vertical-relative:margin" o:allowincell="f">
          <v:imagedata r:id="rId1" o:title="BBW-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03AA2" w14:textId="15F3EAA9" w:rsidR="00EC769B" w:rsidRDefault="00044A22">
    <w:pPr>
      <w:pStyle w:val="Kopfzeile"/>
    </w:pPr>
    <w:r>
      <w:rPr>
        <w:noProof/>
      </w:rPr>
      <w:pict w14:anchorId="497E1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882031" o:spid="_x0000_s2052" type="#_x0000_t75" style="position:absolute;left:0;text-align:left;margin-left:0;margin-top:0;width:552.7pt;height:552.7pt;z-index:-251658240;mso-position-horizontal:center;mso-position-horizontal-relative:margin;mso-position-vertical:center;mso-position-vertical-relative:margin" o:allowincell="f">
          <v:imagedata r:id="rId1" o:title="BBW-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40F8B4E8"/>
    <w:lvl w:ilvl="0" w:tplc="61F6B00C">
      <w:start w:val="1"/>
      <w:numFmt w:val="bullet"/>
      <w:pStyle w:val="AufzhlungPfeil"/>
      <w:lvlText w:val="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F9"/>
    <w:rsid w:val="00021128"/>
    <w:rsid w:val="000268A7"/>
    <w:rsid w:val="0003317F"/>
    <w:rsid w:val="00042E1E"/>
    <w:rsid w:val="000442A7"/>
    <w:rsid w:val="00044A22"/>
    <w:rsid w:val="000719A3"/>
    <w:rsid w:val="00072F7C"/>
    <w:rsid w:val="00092028"/>
    <w:rsid w:val="000B0C8E"/>
    <w:rsid w:val="000E3283"/>
    <w:rsid w:val="000F5354"/>
    <w:rsid w:val="001241B7"/>
    <w:rsid w:val="00142A8E"/>
    <w:rsid w:val="00155ECF"/>
    <w:rsid w:val="001677C1"/>
    <w:rsid w:val="001945F2"/>
    <w:rsid w:val="002006D4"/>
    <w:rsid w:val="00206F09"/>
    <w:rsid w:val="00237B5B"/>
    <w:rsid w:val="00241F6A"/>
    <w:rsid w:val="00255410"/>
    <w:rsid w:val="00257BBC"/>
    <w:rsid w:val="00263470"/>
    <w:rsid w:val="00276837"/>
    <w:rsid w:val="00291125"/>
    <w:rsid w:val="002C2E5A"/>
    <w:rsid w:val="002E45F7"/>
    <w:rsid w:val="003212BA"/>
    <w:rsid w:val="00396C42"/>
    <w:rsid w:val="003B1116"/>
    <w:rsid w:val="003E29FB"/>
    <w:rsid w:val="004009DE"/>
    <w:rsid w:val="00413168"/>
    <w:rsid w:val="0042677B"/>
    <w:rsid w:val="00491AF5"/>
    <w:rsid w:val="004B23DB"/>
    <w:rsid w:val="004B287F"/>
    <w:rsid w:val="004C718E"/>
    <w:rsid w:val="004D319A"/>
    <w:rsid w:val="004D5057"/>
    <w:rsid w:val="004E0CEA"/>
    <w:rsid w:val="004E268C"/>
    <w:rsid w:val="004F1F28"/>
    <w:rsid w:val="00530FAA"/>
    <w:rsid w:val="0053238F"/>
    <w:rsid w:val="00582097"/>
    <w:rsid w:val="005E225C"/>
    <w:rsid w:val="005F138A"/>
    <w:rsid w:val="005F41B6"/>
    <w:rsid w:val="005F719A"/>
    <w:rsid w:val="00603FAB"/>
    <w:rsid w:val="00606636"/>
    <w:rsid w:val="00617C3B"/>
    <w:rsid w:val="00635FF9"/>
    <w:rsid w:val="00654392"/>
    <w:rsid w:val="00696A2A"/>
    <w:rsid w:val="006C3CF8"/>
    <w:rsid w:val="006E7FE6"/>
    <w:rsid w:val="006F2509"/>
    <w:rsid w:val="006F7301"/>
    <w:rsid w:val="00701BD3"/>
    <w:rsid w:val="007901C4"/>
    <w:rsid w:val="00794FAD"/>
    <w:rsid w:val="007A1CF6"/>
    <w:rsid w:val="007B3EDE"/>
    <w:rsid w:val="007C0551"/>
    <w:rsid w:val="007C14BC"/>
    <w:rsid w:val="007D08D8"/>
    <w:rsid w:val="007F768D"/>
    <w:rsid w:val="00802059"/>
    <w:rsid w:val="00803353"/>
    <w:rsid w:val="008140F8"/>
    <w:rsid w:val="0087179E"/>
    <w:rsid w:val="008937A2"/>
    <w:rsid w:val="008A74E0"/>
    <w:rsid w:val="008C7D5B"/>
    <w:rsid w:val="008E77CD"/>
    <w:rsid w:val="009260AA"/>
    <w:rsid w:val="0098167E"/>
    <w:rsid w:val="009A3343"/>
    <w:rsid w:val="009C09E4"/>
    <w:rsid w:val="009C400F"/>
    <w:rsid w:val="009D24FE"/>
    <w:rsid w:val="00A01032"/>
    <w:rsid w:val="00A03C7E"/>
    <w:rsid w:val="00A154A5"/>
    <w:rsid w:val="00A45350"/>
    <w:rsid w:val="00A4761A"/>
    <w:rsid w:val="00A50640"/>
    <w:rsid w:val="00A52D7C"/>
    <w:rsid w:val="00A6696B"/>
    <w:rsid w:val="00A77620"/>
    <w:rsid w:val="00A87D84"/>
    <w:rsid w:val="00AB774E"/>
    <w:rsid w:val="00B042B0"/>
    <w:rsid w:val="00B12555"/>
    <w:rsid w:val="00B26BBA"/>
    <w:rsid w:val="00B505D4"/>
    <w:rsid w:val="00B50F64"/>
    <w:rsid w:val="00B60818"/>
    <w:rsid w:val="00B8531D"/>
    <w:rsid w:val="00B941C8"/>
    <w:rsid w:val="00BB0194"/>
    <w:rsid w:val="00BE3349"/>
    <w:rsid w:val="00BE71E9"/>
    <w:rsid w:val="00C00EDF"/>
    <w:rsid w:val="00C07C97"/>
    <w:rsid w:val="00C27123"/>
    <w:rsid w:val="00C459BB"/>
    <w:rsid w:val="00C57138"/>
    <w:rsid w:val="00C627A7"/>
    <w:rsid w:val="00C757F8"/>
    <w:rsid w:val="00C82BF8"/>
    <w:rsid w:val="00C83E0C"/>
    <w:rsid w:val="00CA60A3"/>
    <w:rsid w:val="00CD0F13"/>
    <w:rsid w:val="00D114E9"/>
    <w:rsid w:val="00D1187A"/>
    <w:rsid w:val="00D21F8D"/>
    <w:rsid w:val="00D2769C"/>
    <w:rsid w:val="00D425AC"/>
    <w:rsid w:val="00D45892"/>
    <w:rsid w:val="00D5302F"/>
    <w:rsid w:val="00D70D14"/>
    <w:rsid w:val="00D76546"/>
    <w:rsid w:val="00D84BF1"/>
    <w:rsid w:val="00D85A99"/>
    <w:rsid w:val="00D871E9"/>
    <w:rsid w:val="00D9387D"/>
    <w:rsid w:val="00D97CDC"/>
    <w:rsid w:val="00DA79E1"/>
    <w:rsid w:val="00E047A0"/>
    <w:rsid w:val="00E10750"/>
    <w:rsid w:val="00E465AB"/>
    <w:rsid w:val="00E54796"/>
    <w:rsid w:val="00E659D8"/>
    <w:rsid w:val="00E76FFB"/>
    <w:rsid w:val="00EA029F"/>
    <w:rsid w:val="00EA5BEB"/>
    <w:rsid w:val="00EC769B"/>
    <w:rsid w:val="00ED5F0C"/>
    <w:rsid w:val="00EE3D55"/>
    <w:rsid w:val="00EE6D62"/>
    <w:rsid w:val="00EF4228"/>
    <w:rsid w:val="00EF48A8"/>
    <w:rsid w:val="00EF4AEC"/>
    <w:rsid w:val="00F254B7"/>
    <w:rsid w:val="00F3075A"/>
    <w:rsid w:val="00F37A57"/>
    <w:rsid w:val="00F520A6"/>
    <w:rsid w:val="00F579A6"/>
    <w:rsid w:val="00F83892"/>
    <w:rsid w:val="00F91CA1"/>
    <w:rsid w:val="00F92FA0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E603A84"/>
  <w15:docId w15:val="{6813BA26-D925-4861-B2CC-DB1F0BFE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212BA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Textkrper"/>
    <w:qFormat/>
    <w:rsid w:val="00255410"/>
    <w:pPr>
      <w:spacing w:before="240" w:after="120"/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pPr>
      <w:spacing w:after="120"/>
    </w:p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0B0C8E"/>
    <w:pPr>
      <w:spacing w:after="120"/>
      <w:jc w:val="left"/>
      <w:outlineLvl w:val="0"/>
    </w:pPr>
    <w:rPr>
      <w:rFonts w:cs="Arial"/>
      <w:b/>
      <w:bCs/>
      <w:kern w:val="28"/>
      <w:sz w:val="3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rsid w:val="000268A7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gabe">
    <w:name w:val="Aufgabe"/>
    <w:basedOn w:val="Textkrper"/>
    <w:next w:val="Textkrper"/>
    <w:qFormat/>
    <w:rsid w:val="002C2E5A"/>
    <w:pPr>
      <w:ind w:left="426" w:hanging="426"/>
    </w:pPr>
    <w:rPr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4761A"/>
    <w:rPr>
      <w:sz w:val="24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qFormat/>
    <w:rsid w:val="00654392"/>
    <w:pPr>
      <w:spacing w:before="120" w:after="120"/>
    </w:pPr>
    <w:rPr>
      <w:b/>
      <w:bCs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EC769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C769B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EC769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C769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0D55A3-8819-4DA3-AE14-8BBDA3DC00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00FCD5-F8A9-4139-8FE4-198662189D97}"/>
</file>

<file path=customXml/itemProps3.xml><?xml version="1.0" encoding="utf-8"?>
<ds:datastoreItem xmlns:ds="http://schemas.openxmlformats.org/officeDocument/2006/customXml" ds:itemID="{77A4D4F6-B91E-4779-A7B4-4AAEAFB7B994}"/>
</file>

<file path=customXml/itemProps4.xml><?xml version="1.0" encoding="utf-8"?>
<ds:datastoreItem xmlns:ds="http://schemas.openxmlformats.org/officeDocument/2006/customXml" ds:itemID="{020DA86A-D918-4A90-8BDB-0B696BAE87ED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Delle</dc:creator>
  <cp:lastModifiedBy>Detlef Windgasse</cp:lastModifiedBy>
  <cp:revision>6</cp:revision>
  <cp:lastPrinted>2002-06-03T07:08:00Z</cp:lastPrinted>
  <dcterms:created xsi:type="dcterms:W3CDTF">2022-04-24T11:38:00Z</dcterms:created>
  <dcterms:modified xsi:type="dcterms:W3CDTF">2024-12-20T06:10:00Z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